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CC8DD7A" w:rsidR="00593E8D" w:rsidRPr="000C2AAC" w:rsidRDefault="005C4B24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E566E4" wp14:editId="47D61E27">
                <wp:simplePos x="0" y="0"/>
                <wp:positionH relativeFrom="column">
                  <wp:posOffset>-76200</wp:posOffset>
                </wp:positionH>
                <wp:positionV relativeFrom="paragraph">
                  <wp:posOffset>-666750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5DD9F" w14:textId="77777777" w:rsidR="002C72E5" w:rsidRDefault="002C72E5" w:rsidP="005C4B24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7934562E" wp14:editId="67DB2289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-52.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" filled="f" stroked="f">
                <v:textbox>
                  <w:txbxContent>
                    <w:p w14:paraId="2B35DD9F" w14:textId="77777777" w:rsidR="00B23987" w:rsidRDefault="00B23987" w:rsidP="005C4B24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7934562E" wp14:editId="67DB2289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การขอแก้ไขสถานที่ผลิตอาหารที่ไม่เข้าข่ายโรงงาน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กรณีต้องตรวจสถานที่ผลิต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)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ได้แก่ การเพิ่มประเภทอาหาร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/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การย้ายสถานที่ผลิตหรือสถานที่เก็บอาหาร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/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การขอเปลี่ยนแปลงแก้ไข เช่น การเพิ่ม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-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ลดสถานที่ผลิตหรือสถานที่เก็บอาหาร การเปลี่ยนแปลงแบบแปลนแผนผัง หรือการเพิ่ม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-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ลดเครื่องจักร</w:t>
      </w:r>
    </w:p>
    <w:p w14:paraId="16FCEC75" w14:textId="67E79E35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5C4B2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การขอแก้ไขสถานที่ผลิตอาหารที่ไม่เข้าข่ายโรงงาน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กรณีต้องตรวจสถานที่ผลิต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ได้แก่ การเพิ่มประเภทอาหาร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การย้ายสถานที่ผลิตหรือสถานที่เก็บอาหาร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การขอเปลี่ยนแปลงแก้ไข เช่น การเพิ่ม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ลดสถานที่ผลิตหรือสถานที่เก็บอาหาร การเปลี่ยนแปลงแบบแปลนแผนผัง หรือการเพิ่ม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ลดเครื่องจักร</w:t>
      </w:r>
    </w:p>
    <w:p w14:paraId="57553D54" w14:textId="05ECF688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B2398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B23987">
        <w:tc>
          <w:tcPr>
            <w:tcW w:w="675" w:type="dxa"/>
          </w:tcPr>
          <w:p w14:paraId="23D761D9" w14:textId="12281EB4" w:rsidR="00394708" w:rsidRPr="0087182F" w:rsidRDefault="00394708" w:rsidP="00B2398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B2398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B23987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18CCC71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B23987">
        <w:rPr>
          <w:rFonts w:asciiTheme="minorBidi" w:hAnsiTheme="minorBidi"/>
          <w:b/>
          <w:bCs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60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02FF2B55" w:rsidR="00760D0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การขอแก้ไขสถานที่ผลิตอาหารที่ไม่เข้าข่ายโรงงาน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กรณีต้องตรวจสถานที่ผลิต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ได้แก่ การเพิ่มประเภทอาหาร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การย้ายสถานที่ผลิตหรือสถานที่เก็บอาหาร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การขอเปลี่ยนแปลงแก้ไข เช่น การเพิ่ม</w:t>
      </w:r>
      <w:r w:rsidR="00094F82" w:rsidRPr="000C2AAC">
        <w:rPr>
          <w:rFonts w:asciiTheme="minorBidi" w:hAnsiTheme="minorBidi"/>
          <w:noProof/>
          <w:sz w:val="32"/>
          <w:szCs w:val="32"/>
        </w:rPr>
        <w:t>-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ลดสถานที่ผลิตหรือสถานที่เก็บอาหาร การเปลี่ยนแปลงแบบแปลนแผนผัง หรือการเพิ่ม</w:t>
      </w:r>
      <w:r w:rsidR="00094F82" w:rsidRPr="000C2AAC">
        <w:rPr>
          <w:rFonts w:asciiTheme="minorBidi" w:hAnsiTheme="minorBidi"/>
          <w:noProof/>
          <w:sz w:val="32"/>
          <w:szCs w:val="32"/>
        </w:rPr>
        <w:t>-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ลดเครื่องจักร  </w:t>
      </w:r>
    </w:p>
    <w:p w14:paraId="2ECDBCEF" w14:textId="77777777" w:rsidR="00B23987" w:rsidRDefault="00B23987" w:rsidP="00B239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</w:p>
    <w:p w14:paraId="098D7992" w14:textId="77777777" w:rsidR="00B23987" w:rsidRDefault="00B23987" w:rsidP="00B239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</w:p>
    <w:p w14:paraId="137D938F" w14:textId="77777777" w:rsidR="00B23987" w:rsidRPr="00B23987" w:rsidRDefault="00B23987" w:rsidP="00B239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</w:p>
    <w:p w14:paraId="743ED356" w14:textId="77777777"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B23987" w14:paraId="5ECFCF44" w14:textId="77777777" w:rsidTr="00B23987">
        <w:tc>
          <w:tcPr>
            <w:tcW w:w="675" w:type="dxa"/>
            <w:hideMark/>
          </w:tcPr>
          <w:p w14:paraId="6ADDC4DB" w14:textId="77777777" w:rsidR="00B23987" w:rsidRDefault="00B2398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14:paraId="58D607C8" w14:textId="77777777" w:rsidR="00B23987" w:rsidRDefault="00B2398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 xml:space="preserve">กรณีสถานที่ผลิตตั้งอยู่ต่างจังหวัดและผลิตอาหารที่ไม่ได้มอบอำนาจให้สำนักงานสาธารณสุขจังหวัด </w:t>
            </w:r>
            <w:r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14:paraId="25F5782C" w14:textId="3643A28A" w:rsidR="00B23987" w:rsidRDefault="00B23987" w:rsidP="00B23987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(One Stop Service Center : OSSC)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ตึกสำนักงานคณะกรรมการอาหารและยา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88/24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กระทรวงสาธารณสุข ถ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ติวานนท์ นนทบุรี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11000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: 0 2590 7443, 0 2590 7320</w:t>
            </w:r>
            <w:r>
              <w:rPr>
                <w:rFonts w:asciiTheme="minorBidi" w:hAnsiTheme="minorBidi"/>
                <w:iCs/>
                <w:sz w:val="32"/>
                <w:szCs w:val="32"/>
              </w:rPr>
              <w:t>/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>ติดต่อด้วยตนเอง</w:t>
            </w:r>
          </w:p>
          <w:p w14:paraId="384366DD" w14:textId="0CCE065A" w:rsidR="00B23987" w:rsidRDefault="00B23987" w:rsidP="00B23987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กรุณานัดหมายล่วงหน้าผ่านเวปไซด์สำนักอาหาร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http://203.157.72.105/foodbooking/  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หรือโทรศัพท์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0 2590 7187, 0 2590 7011</w:t>
            </w:r>
          </w:p>
          <w:p w14:paraId="550FF4C5" w14:textId="77777777" w:rsidR="00B23987" w:rsidRDefault="00B23987" w:rsidP="00B23987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54000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  0 5462 1096</w:t>
            </w:r>
          </w:p>
          <w:p w14:paraId="602DF9AA" w14:textId="77777777" w:rsidR="00B23987" w:rsidRDefault="00B23987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</w:tc>
      </w:tr>
      <w:tr w:rsidR="00B23987" w14:paraId="17944953" w14:textId="77777777" w:rsidTr="00B23987">
        <w:tc>
          <w:tcPr>
            <w:tcW w:w="675" w:type="dxa"/>
            <w:hideMark/>
          </w:tcPr>
          <w:p w14:paraId="654F3BBE" w14:textId="77777777" w:rsidR="00B23987" w:rsidRDefault="00B2398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14:paraId="2BB3D246" w14:textId="77777777" w:rsidR="00B23987" w:rsidRDefault="00B2398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กรณีสถานที่ผลิตตั้งอยู่ในจังหวัดและผลิตอาหารที่มีการมอบอำนาจให้สำนักงานสาธารณสุขจังหวัดเป็นผู้อนุญาต</w:t>
            </w:r>
            <w:r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C9690A3" w14:textId="77777777" w:rsidR="00B23987" w:rsidRDefault="00B23987">
            <w:pPr>
              <w:rPr>
                <w:rFonts w:asciiTheme="minorBidi" w:hAnsiTheme="minorBidi"/>
                <w:iCs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7378273" w14:textId="77777777" w:rsidR="00B23987" w:rsidRDefault="00B2398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04EB048" w14:textId="77777777" w:rsidR="00B2398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B23987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25FD1ABA" w14:textId="078E7690" w:rsidR="00B2398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สถานที่ผลิตที่ไม่เข้าข่ายโรงงาน หมายถึง สถานที่ผลิตที่มีการใช้เครื่องจักรกำลังรวมไม่ถึง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แรงม้า และใช้คนงาน</w:t>
      </w:r>
      <w:r w:rsidR="002C72E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 โดยใช้เครื่องจักรหรือไม่ก็ตาม</w:t>
      </w:r>
    </w:p>
    <w:p w14:paraId="75504104" w14:textId="77777777" w:rsidR="00B2398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ระเบียบสำนักงานคณะกรรมการอาหารและยาว่าด้วยการดำเนินการเกี่ยวกับเลขสารบบอาหาร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ว่าการแก้ไขรายละเอียดเกี่ยวกับสถานที่ผลิตอาหารและเปลี่ยนแปลงรายการอาหารกรณีสถานที่ผลิตไม่เข้าข่ายเป็นโรงงาน ให้ยื่นแบบการแก้ไขสถานที่ผลิตอาหารที่ไม่เข้าข่ายเป็นโรงงาน ตามแบบ สบ</w:t>
      </w:r>
      <w:r w:rsidRPr="000C2AAC">
        <w:rPr>
          <w:rFonts w:asciiTheme="minorBidi" w:hAnsiTheme="minorBidi"/>
          <w:noProof/>
          <w:sz w:val="32"/>
          <w:szCs w:val="32"/>
        </w:rPr>
        <w:t xml:space="preserve">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แนบท้ายระเบียบนี้ พร้อมหลักฐานที่ระบุไว้ในแบบ สบ</w:t>
      </w:r>
      <w:r w:rsidRPr="000C2AAC">
        <w:rPr>
          <w:rFonts w:asciiTheme="minorBidi" w:hAnsiTheme="minorBidi"/>
          <w:noProof/>
          <w:sz w:val="32"/>
          <w:szCs w:val="32"/>
        </w:rPr>
        <w:t>.2</w:t>
      </w:r>
    </w:p>
    <w:p w14:paraId="3E7AC210" w14:textId="77777777" w:rsidR="00B2398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สถานที่ผลิตอาหารต้องปฏิบัติให้สอดคล้องตามข้อกฎหมายแล้วแต่กรณี ดังนี้</w:t>
      </w:r>
    </w:p>
    <w:p w14:paraId="5A325EB8" w14:textId="495F75D8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3.1.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กรณีเป็นสถานที่ผลิตน้ำบริโภคในภาชนะบรรจุที่ปิดสนิท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220)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2544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น้ำบริโภคในภาชนะบรรจุที่ปิดสนิท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>3) 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จีเอ็มพีเฉพาะของน้ำบริโภคฯ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4EC08609" w14:textId="6E38CAC3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lastRenderedPageBreak/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3.2.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กรณีเป็นสถานที่ผลิตนมพร้อมบริโภคชนิดเหลวที่ผ่านกรรมวิธีฆ่าเชื้อด้วยความร้อนโดยวิธีพาสเจอไรส์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298)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2549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ผลิตภัณฑ์นมพร้อมบริโภคชนิดเหลวที่ผ่านกรรมวิธีฆ่าเชื้อด้วยความร้อนโดยวิธีพาสเจอไรส์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จีเอ็มพีเฉพาะของนมพร้อมดื่มชนิดเหลวพาสเจอร์ไรส์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336936A6" w14:textId="13C79F3E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3.3.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กรณีเป็นสถานที่ผลิตอาหารในภาชนะบรรจุที่ปิดสนิทชนิดที่มีความเป็นกรดต่ำ และชนิดที่ปรับกรด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349)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2556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และการเก็บรักษาอาหารในภาชนะบรรจุที่ปิดสนิทที่มีความเป็นกรดต่ำและชนิดที่ปรับกรด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จีเอ็มพีเฉพาะของอาหารที่มีความเป็นกรดต่ำและอาหารปรับกรด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16D2D444" w14:textId="6C34BF80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3.4.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กรณีเป็นสถานที่ฉายรังสีอาหาร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เรื่อง อาหารฉายรังสี ประกาศ ณ วันที่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กันยายน </w:t>
      </w:r>
      <w:r w:rsidR="00575FAF" w:rsidRPr="000C2AAC">
        <w:rPr>
          <w:rFonts w:asciiTheme="minorBidi" w:hAnsiTheme="minorBidi"/>
          <w:noProof/>
          <w:sz w:val="32"/>
          <w:szCs w:val="32"/>
        </w:rPr>
        <w:t>2553</w:t>
      </w:r>
    </w:p>
    <w:p w14:paraId="04430589" w14:textId="3EA37142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3.5.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กรณีเป็นสถานที่ผลิตอาหารแปรรูปที่บรรจุในภาชนะบรรจุพร้อมจำหน่าย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342)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2555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เครื่องมือเครื่องใช้ในการผลิตและการเก็บรักษาอาหารแปรรูปที่บรรจุในภาชนะพร้อมจำหน่าย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จีเอ็มพีของอาหารแปรรูปในภาชนะบรรจุพร้อมจำหน่าย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2AD728CC" w14:textId="1F3CD036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3.6.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กรณีเป็นสถานที่ผลิตเกลือบริโภค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ต้องเป็นไปไปตามกฎกระทรวงฉบับที่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ตามบันทึกการตรวจสถานที่ผลิตเกลือบริโภค</w:t>
      </w:r>
    </w:p>
    <w:p w14:paraId="0C4F1E51" w14:textId="7B0C7C48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3.7.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กรณีเป็นสถานที่ผลิตอาหารทั่วไป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ต้องเป็นไปไปตามกฎกระทรวงฉบับที่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>.2522</w:t>
      </w:r>
    </w:p>
    <w:p w14:paraId="45C6A282" w14:textId="2908E01A" w:rsidR="00B23987" w:rsidRDefault="00B23987" w:rsidP="00B23987">
      <w:p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3.8. </w:t>
      </w:r>
      <w:r w:rsidR="00575FAF" w:rsidRPr="00B2398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กรณีเป็นสถานที่ผลิตอาหารอื่น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นอกเหนือจาก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3.1-3.7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ที่มีการกำหนดไว้ในประกาศกระทรวงสาธารณสุข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.2543,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239)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และประกาศกระทรวงสาธารณสุขเรื่องแก้ไขเพิ่มเติมกระทรวงสาธารณสุข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>.2543 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.2543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จีเอ็มพีทั่วไป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4E6F6CC4" w14:textId="77777777" w:rsidR="00B2398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การย้ายสถานที่ผลิตและสถานที่เก็บอาหารไปตั้ง ณ จังหวัดใหม่ให้เป็นไปตามหลักเกณฑ์การย้ายสถานเกี่ยวกับการอนุญาตอาหารไปตั้ง ณ จังหวัดใหม่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B23987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5EC9D420" w14:textId="77777777" w:rsidR="00B2398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ผู้ยื่นคำขอต้องยื่นคำขอและเอกสารหลักฐานด้วยตนเองโดยการรับคำขอที่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OSSC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 บริการด้วยระบบนัดหมายล่วงหน้าผ่านทางเว็บไซด์สำนักอาหารหรือทางโทรศัพท์</w:t>
      </w:r>
      <w:r w:rsidR="00B23987">
        <w:rPr>
          <w:rFonts w:asciiTheme="minorBidi" w:hAnsiTheme="minorBidi"/>
          <w:noProof/>
          <w:sz w:val="32"/>
          <w:szCs w:val="32"/>
        </w:rPr>
        <w:t xml:space="preserve"> </w:t>
      </w:r>
      <w:r w:rsidR="00B23987">
        <w:rPr>
          <w:rFonts w:asciiTheme="minorBidi" w:hAnsiTheme="minorBidi" w:hint="cs"/>
          <w:noProof/>
          <w:sz w:val="32"/>
          <w:szCs w:val="32"/>
          <w:cs/>
          <w:lang w:bidi="th-TH"/>
        </w:rPr>
        <w:t>หรือที่สำนักงานสาธารณสุขจังหวัดแพร่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ผู้มายื่นคำขอ ต้องสามารถให้ข้อมูลรายละเอียดเกี่ยวกับสถานที่และผลิตภัณฑ์ที่ยื่นคำขอได้ และมีอำนาจตัดสินใจ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748F40B8" w14:textId="77777777" w:rsidR="00B23987" w:rsidRDefault="00575FAF" w:rsidP="003D1F8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บุคคลที่สามารถลงนามรับรองได้แก่ ผู้ดำเนินกิจการหรือกรรมการที่มีอำนาจฯ หรือ ผู้รับมอบอำนาจ</w:t>
      </w:r>
    </w:p>
    <w:p w14:paraId="0DAD7D95" w14:textId="411128D7" w:rsidR="003D1F8B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การขออนุญาตผลิตอาหารที่เป็นผลิตภัณฑ์ที่มีการใช้สารอาหารหรือสารเคมีชนิดใหม่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 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ต้องผ่านการประเมินความปลอดภัยโดยผู้เชี่ยวชาญ และรับรองโดยคณะอนุกรรมการอาหารก่อนจึงจะขออนุญาตผลิตอาหารได้</w:t>
      </w:r>
      <w:r w:rsidRPr="000C2AAC">
        <w:rPr>
          <w:rFonts w:asciiTheme="minorBidi" w:hAnsiTheme="minorBidi"/>
          <w:noProof/>
          <w:sz w:val="32"/>
          <w:szCs w:val="32"/>
        </w:rPr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เรื่องการขอประเมินความปลอดภัยอาหาร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726B4172" w14:textId="77777777" w:rsidR="000B5191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ในกรณีต่างๆ ดังต่อไปนี้</w:t>
      </w:r>
    </w:p>
    <w:p w14:paraId="6C2DC52C" w14:textId="7F671F0B" w:rsidR="000B5191" w:rsidRDefault="002C72E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5.1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644C20B3" w14:textId="321ED3B2" w:rsidR="000B5191" w:rsidRDefault="002C72E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5.2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กรณีผลการตรวจสอบสถานที่ผลิตอาหารไม่เป็นไปตามข้อกฎหมายที่ระบุในหลักเกณฑ์ข้อ </w:t>
      </w:r>
      <w:r w:rsidR="00575FAF" w:rsidRPr="000C2AAC">
        <w:rPr>
          <w:rFonts w:asciiTheme="minorBidi" w:hAnsiTheme="minorBidi"/>
          <w:noProof/>
          <w:sz w:val="32"/>
          <w:szCs w:val="32"/>
        </w:rPr>
        <w:t>3.1-3.8</w:t>
      </w:r>
      <w:r w:rsidR="000B5191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ข้างต้น หรือผลการตรวจสอบสถานที่ผลิตอาหารไม่ถูกต้องตรงตามเอกสารหลักฐานที่ผู้ยื่นคำขอฯ ส่งมอบเอกสารหลักฐานไว้ หรือกรณีที่ผู้ประกอบการไม่สามารถปรับปรุงแก้ไขข้อบกพร่องเล็กน้อยให้แล้วเสร็จได้ตามเวลาที่กำหนด</w:t>
      </w:r>
    </w:p>
    <w:p w14:paraId="2C3411D3" w14:textId="77777777" w:rsidR="000B5191" w:rsidRDefault="00575FAF" w:rsidP="000B5191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</w:p>
    <w:p w14:paraId="21EFF4F2" w14:textId="77777777" w:rsidR="000B5191" w:rsidRDefault="00575FAF" w:rsidP="000B5191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กรณีกรรมวิธีการผลิตมีความซับซ้อนหรือเป็นเทคโนโลยีใหม่ จะต้องผ่านการพิจารณาโดยคณะทำงาน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คณะกรรมการ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หรือผู้เชี่ยวชาญ จะต้องใช้ระยะเวลาเพิ่มจากที่ระบุไว้ในคู่มือฉบับนี้โดยประมาณ </w:t>
      </w:r>
      <w:r w:rsidRPr="000C2AAC">
        <w:rPr>
          <w:rFonts w:asciiTheme="minorBidi" w:hAnsiTheme="minorBidi"/>
          <w:noProof/>
          <w:sz w:val="32"/>
          <w:szCs w:val="32"/>
        </w:rPr>
        <w:t xml:space="preserve">30-90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หรือมากกว่า แล้วแต่กรณี</w:t>
      </w:r>
    </w:p>
    <w:p w14:paraId="0552ED64" w14:textId="23049532" w:rsidR="0065175D" w:rsidRPr="000B5191" w:rsidRDefault="000B5191" w:rsidP="000B5191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B5191">
        <w:rPr>
          <w:rFonts w:asciiTheme="minorBidi" w:hAnsiTheme="minorBidi"/>
          <w:b/>
          <w:bCs/>
          <w:noProof/>
          <w:sz w:val="32"/>
          <w:szCs w:val="32"/>
          <w:lang w:bidi="th-TH"/>
        </w:rPr>
        <w:t xml:space="preserve">13. </w:t>
      </w:r>
      <w:r w:rsidR="0065175D" w:rsidRPr="000B5191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67581DAF" w:rsidR="00313D38" w:rsidRPr="000C2AAC" w:rsidRDefault="00313D38" w:rsidP="000B519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ผู้ประกอบการยื่นคำขอและเอกสารหลักฐานประกอบการพิจารณา 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10426FB" w:rsidR="00313D38" w:rsidRPr="000C2AAC" w:rsidRDefault="000B5191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AC3FE85" w14:textId="77777777" w:rsidTr="00313D38">
        <w:tc>
          <w:tcPr>
            <w:tcW w:w="675" w:type="dxa"/>
            <w:vAlign w:val="center"/>
          </w:tcPr>
          <w:p w14:paraId="632DCD19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F2216F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9D6F3BF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65191E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5257D2A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E39ABF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587AF6C" w14:textId="3944CA44" w:rsidR="00313D38" w:rsidRPr="000C2AAC" w:rsidRDefault="000B5191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161AA02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06902C6" w14:textId="77777777" w:rsidTr="00313D38">
        <w:tc>
          <w:tcPr>
            <w:tcW w:w="675" w:type="dxa"/>
            <w:vAlign w:val="center"/>
          </w:tcPr>
          <w:p w14:paraId="3C080E75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C1F65B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7B8CD9D7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41D52D5" w14:textId="1B551045" w:rsidR="00313D38" w:rsidRPr="000C2AAC" w:rsidRDefault="00313D38" w:rsidP="000B519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</w:t>
            </w:r>
            <w:r w:rsidR="000B5191"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14:paraId="43FF7BA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B37EAC5" w14:textId="53210DAD" w:rsidR="00313D38" w:rsidRPr="000C2AAC" w:rsidRDefault="000B5191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B366261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81F615F" w14:textId="77777777" w:rsidTr="00313D38">
        <w:tc>
          <w:tcPr>
            <w:tcW w:w="675" w:type="dxa"/>
            <w:vAlign w:val="center"/>
          </w:tcPr>
          <w:p w14:paraId="779C302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DF1552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E5C064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B6A384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  <w:p w14:paraId="14FDA4C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1A74DD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A62325B" w14:textId="15334305" w:rsidR="00313D38" w:rsidRPr="000C2AAC" w:rsidRDefault="000B5191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432B38F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0B5191" w:rsidRPr="000C2AAC" w14:paraId="63ECAA94" w14:textId="77777777" w:rsidTr="00313D38">
        <w:tc>
          <w:tcPr>
            <w:tcW w:w="675" w:type="dxa"/>
            <w:vAlign w:val="center"/>
          </w:tcPr>
          <w:p w14:paraId="26E74CFC" w14:textId="77777777" w:rsidR="000B5191" w:rsidRPr="00AC4ACB" w:rsidRDefault="000B5191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281205D" w14:textId="77777777" w:rsidR="000B5191" w:rsidRPr="00AC4ACB" w:rsidRDefault="000B5191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EC347D4" w14:textId="77777777" w:rsidR="000B5191" w:rsidRPr="00AC4ACB" w:rsidRDefault="000B5191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A910EE2" w14:textId="0A1B57E8" w:rsidR="000B5191" w:rsidRPr="000C2AAC" w:rsidRDefault="000B5191" w:rsidP="000B519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กรณีสถานที่ผลิตอาหารประเภทที่มอบอำนาจให้สำนักงานสาธารณสุขจังหวัดเป็นผู้อนุญาต คณะผู้ประเมินของจังหวัด ประเมินความถูกต้องและสอดคล้องตามกฎหมายทั้งด้านสถานที่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โดยการตรวจสอบสถานที่ผลิต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และด้านเอกสาร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</w:tcPr>
          <w:p w14:paraId="39F4E026" w14:textId="5311B0AB" w:rsidR="000B5191" w:rsidRPr="000C2AAC" w:rsidRDefault="000B5191" w:rsidP="000B519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247E8CD" w14:textId="3AB55AFE" w:rsidR="000B5191" w:rsidRPr="000C2AAC" w:rsidRDefault="000B5191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BBAAF88" w14:textId="29C09D23" w:rsidR="000B5191" w:rsidRPr="000C2AAC" w:rsidRDefault="000B5191" w:rsidP="000B519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กรณีย้ายสถานที่ใช้เวลา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0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0B5191" w:rsidRPr="000C2AAC" w14:paraId="1AAEA8D6" w14:textId="77777777" w:rsidTr="00313D38">
        <w:tc>
          <w:tcPr>
            <w:tcW w:w="675" w:type="dxa"/>
            <w:vAlign w:val="center"/>
          </w:tcPr>
          <w:p w14:paraId="42AF3E13" w14:textId="149DEFEB" w:rsidR="000B5191" w:rsidRPr="00AC4ACB" w:rsidRDefault="001118D5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0B5191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7ED2C3A" w14:textId="77777777" w:rsidR="000B5191" w:rsidRPr="00AC4ACB" w:rsidRDefault="000B5191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0C6984B" w14:textId="77777777" w:rsidR="000B5191" w:rsidRPr="00AC4ACB" w:rsidRDefault="000B5191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7F57572" w14:textId="48986F6A" w:rsidR="000B5191" w:rsidRPr="000C2AAC" w:rsidRDefault="000B5191" w:rsidP="003142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</w:t>
            </w:r>
            <w:r w:rsidR="001118D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ประ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เภทที่ไม่ได้มอบอำนาจให้สำนักงานสาธารณสุขจังหวัดเป็นผู้อนุญาต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กรณียื่นคำขอฯ ณ ศูนย์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OSSC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 จะส่งเอกสารที่ผ่านการตรวจสอบแล้วว่าถูกต้องครบถ้วนให้สำนักงานสาธารณสุขจังหวัดซึ่งสถานที่ผลิตนั้นตั้งอยู่ เพื่อให้ตรวจประเมินความถูกต้องและสอดคล้องตามกฎหมาย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</w:p>
        </w:tc>
        <w:tc>
          <w:tcPr>
            <w:tcW w:w="1368" w:type="dxa"/>
          </w:tcPr>
          <w:p w14:paraId="4EA79531" w14:textId="77777777" w:rsidR="000B5191" w:rsidRPr="000C2AAC" w:rsidRDefault="000B5191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E135F88" w14:textId="77777777" w:rsidR="000B5191" w:rsidRPr="000C2AAC" w:rsidRDefault="000B5191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18449902" w14:textId="2FDA73F3" w:rsidR="000B5191" w:rsidRPr="000C2AAC" w:rsidRDefault="0031429A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สำนักงานสาธารณสุขจังหวัดและสำนักงาน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คณะกรรมการอาหารและยา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0B5191" w:rsidRPr="000C2AAC" w14:paraId="6369BD83" w14:textId="77777777" w:rsidTr="00313D38">
        <w:tc>
          <w:tcPr>
            <w:tcW w:w="675" w:type="dxa"/>
            <w:vAlign w:val="center"/>
          </w:tcPr>
          <w:p w14:paraId="398FDBAE" w14:textId="27BACC39" w:rsidR="000B5191" w:rsidRPr="00AC4ACB" w:rsidRDefault="00B14C9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0B5191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EEB760E" w14:textId="77777777" w:rsidR="000B5191" w:rsidRPr="00AC4ACB" w:rsidRDefault="000B5191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A1CDABF" w14:textId="77777777" w:rsidR="000B5191" w:rsidRPr="00AC4ACB" w:rsidRDefault="000B5191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C8EBFA1" w14:textId="6A9EF336" w:rsidR="000B5191" w:rsidRPr="000C2AAC" w:rsidRDefault="000B5191" w:rsidP="003142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กรณียื่นคำขอฯ ณ สำนักงานสาธารณสุขจังหวัด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จะส่งคำขอฯและหลักฐานประกอบการขออนุญาตที่ตรวจสอบแล้วให้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2.1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ซึ่งสถานที่ผลิตนั้นตั้งอยู่ให้ตรวจประเมินความถูกต้องและสอดคล้องตามกฎหมาย แล้วรายงานการตรวจ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2.2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แล้วไม่ถูกต้องครบถ้วน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จะส่งเอกสารหลักฐานคืน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แจ้งผลการไม่อนุญาตต่อผู้ยื่นคำขอต่อไป</w:t>
            </w:r>
          </w:p>
        </w:tc>
        <w:tc>
          <w:tcPr>
            <w:tcW w:w="1368" w:type="dxa"/>
          </w:tcPr>
          <w:p w14:paraId="0B5A82CC" w14:textId="77777777" w:rsidR="000B5191" w:rsidRPr="000C2AAC" w:rsidRDefault="000B5191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A58709A" w14:textId="77777777" w:rsidR="000B5191" w:rsidRPr="000C2AAC" w:rsidRDefault="000B5191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1DE48908" w14:textId="77777777" w:rsidR="000B5191" w:rsidRPr="000C2AAC" w:rsidRDefault="000B5191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สำนักงานสาธารณสุขจังหวัดและสำนักงานคณะกรรมการอาหารและยา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429A" w14:paraId="34504854" w14:textId="77777777" w:rsidTr="0031429A">
        <w:tc>
          <w:tcPr>
            <w:tcW w:w="675" w:type="dxa"/>
            <w:hideMark/>
          </w:tcPr>
          <w:p w14:paraId="15EFC535" w14:textId="77777777" w:rsidR="0031429A" w:rsidRDefault="003142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A6D3222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3A291ED0" w14:textId="77777777" w:rsidR="0031429A" w:rsidRDefault="0031429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68FF0F2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6B1B5684" w14:textId="77777777" w:rsidR="0031429A" w:rsidRDefault="0031429A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hideMark/>
          </w:tcPr>
          <w:p w14:paraId="12D307A8" w14:textId="77777777" w:rsidR="0031429A" w:rsidRDefault="003142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  <w:hideMark/>
          </w:tcPr>
          <w:p w14:paraId="44D97BB1" w14:textId="77777777" w:rsidR="0031429A" w:rsidRDefault="003142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  <w:hideMark/>
          </w:tcPr>
          <w:p w14:paraId="666B0FF6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กรณีสถานที่ผลิตอาหารประเภทที่มอบอำนาจให้สำนักงานสาธารณสุขจังหวัดเป็นผู้อนุญาต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429A" w14:paraId="54AC4112" w14:textId="77777777" w:rsidTr="0031429A">
        <w:tc>
          <w:tcPr>
            <w:tcW w:w="675" w:type="dxa"/>
            <w:hideMark/>
          </w:tcPr>
          <w:p w14:paraId="06F390F1" w14:textId="77777777" w:rsidR="0031429A" w:rsidRDefault="003142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90C1989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703C6825" w14:textId="77777777" w:rsidR="0031429A" w:rsidRDefault="0031429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  <w:hideMark/>
          </w:tcPr>
          <w:p w14:paraId="5874494D" w14:textId="50C137BC" w:rsidR="0031429A" w:rsidRDefault="003142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และส่งมอบ สบ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แก่ผู้ประกอบการ</w:t>
            </w:r>
          </w:p>
        </w:tc>
        <w:tc>
          <w:tcPr>
            <w:tcW w:w="1368" w:type="dxa"/>
            <w:hideMark/>
          </w:tcPr>
          <w:p w14:paraId="002D048A" w14:textId="77777777" w:rsidR="0031429A" w:rsidRDefault="003142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  <w:hideMark/>
          </w:tcPr>
          <w:p w14:paraId="5A13D562" w14:textId="77777777" w:rsidR="0031429A" w:rsidRDefault="003142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  <w:hideMark/>
          </w:tcPr>
          <w:p w14:paraId="45EDF3BC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กรณีสถานที่ผลิตอาหารประเภทที่มอบอำนาจให้สำนักงานสาธารณสุขจังหวัดเป็นผู้อนุญาต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429A" w14:paraId="3C950E2C" w14:textId="77777777" w:rsidTr="0031429A">
        <w:tc>
          <w:tcPr>
            <w:tcW w:w="675" w:type="dxa"/>
            <w:hideMark/>
          </w:tcPr>
          <w:p w14:paraId="6F493E35" w14:textId="77777777" w:rsidR="0031429A" w:rsidRDefault="003142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7E45BF5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3EA8A4A4" w14:textId="77777777" w:rsidR="0031429A" w:rsidRDefault="0031429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6C0EADD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11FEFE79" w14:textId="77777777" w:rsidR="0031429A" w:rsidRDefault="0031429A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hideMark/>
          </w:tcPr>
          <w:p w14:paraId="7E7527CB" w14:textId="77777777" w:rsidR="0031429A" w:rsidRDefault="003142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  <w:hideMark/>
          </w:tcPr>
          <w:p w14:paraId="6F848DA8" w14:textId="77777777" w:rsidR="0031429A" w:rsidRDefault="003142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  <w:hideMark/>
          </w:tcPr>
          <w:p w14:paraId="4B3B4A0F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กรณีสถานที่ผลิตอาหารตั้งอยู่ต่างจังหวัดและผลิตประเภทอาหารที่ไม่มอบ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อำนาจให้สำนักงานสาธารณสุขจังหวัดเป็นผู้อนุญาต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429A" w14:paraId="09EF7305" w14:textId="77777777" w:rsidTr="0031429A">
        <w:tc>
          <w:tcPr>
            <w:tcW w:w="675" w:type="dxa"/>
            <w:hideMark/>
          </w:tcPr>
          <w:p w14:paraId="3D4D76F7" w14:textId="77777777" w:rsidR="0031429A" w:rsidRDefault="003142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FD9B86C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3E84E725" w14:textId="77777777" w:rsidR="0031429A" w:rsidRDefault="0031429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  <w:hideMark/>
          </w:tcPr>
          <w:p w14:paraId="0BA43D1A" w14:textId="77777777" w:rsidR="0031429A" w:rsidRDefault="0031429A" w:rsidP="003142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กรณีสถานที่ผลิตอาหารประเภทที่ไม่ได้มอบอำนาจให้สำนักงานสาธารณสุขจังหวัดเป็นผู้อนุญาต เจ้าหน้าที่แจ้งผลการพิจารณาภายใน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จัดส่งเอกสารให้แก่สำนักงานสาธารณสุขจังหวัดเพื่อส่งมอบให้ผู้ประกอบการต่อไป</w:t>
            </w:r>
          </w:p>
        </w:tc>
        <w:tc>
          <w:tcPr>
            <w:tcW w:w="1368" w:type="dxa"/>
            <w:hideMark/>
          </w:tcPr>
          <w:p w14:paraId="36C8CCF0" w14:textId="77777777" w:rsidR="0031429A" w:rsidRDefault="003142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  <w:hideMark/>
          </w:tcPr>
          <w:p w14:paraId="506AD965" w14:textId="77777777" w:rsidR="0031429A" w:rsidRDefault="003142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  <w:hideMark/>
          </w:tcPr>
          <w:p w14:paraId="2E22D919" w14:textId="77777777" w:rsidR="0031429A" w:rsidRDefault="003142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ตั้งอยู่ต่างจังหวัดและผลิตประเภทอาหารที่ไม่มอบอำนาจให้สำนักงานสาธารณสุขจังหวัดเป็นผู้อนุญาต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0F58220" w14:textId="77777777" w:rsidR="0031429A" w:rsidRPr="0031429A" w:rsidRDefault="0031429A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48FA81EF" w:rsidR="0085230C" w:rsidRPr="007140D2" w:rsidRDefault="0085230C" w:rsidP="007140D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284" w:hanging="284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7140D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7140D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7140D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7140D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7140D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7140D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418"/>
        <w:gridCol w:w="1417"/>
        <w:gridCol w:w="1773"/>
      </w:tblGrid>
      <w:tr w:rsidR="00AC4ACB" w:rsidRPr="000C2AAC" w14:paraId="1CAEAB76" w14:textId="77777777" w:rsidTr="001A337C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418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417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73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276"/>
        <w:gridCol w:w="992"/>
        <w:gridCol w:w="992"/>
        <w:gridCol w:w="992"/>
        <w:gridCol w:w="2907"/>
      </w:tblGrid>
      <w:tr w:rsidR="00600A25" w:rsidRPr="000C2AAC" w14:paraId="14EA5AED" w14:textId="77777777" w:rsidTr="001813F5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552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6" w:type="dxa"/>
            <w:vAlign w:val="center"/>
          </w:tcPr>
          <w:p w14:paraId="5EBD3224" w14:textId="6D4B0138" w:rsidR="00422EAB" w:rsidRPr="000C2AAC" w:rsidRDefault="004E651F" w:rsidP="00B23987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992" w:type="dxa"/>
            <w:vAlign w:val="center"/>
          </w:tcPr>
          <w:p w14:paraId="1B3968FF" w14:textId="77777777" w:rsidR="00422EAB" w:rsidRPr="000C2AAC" w:rsidRDefault="00422EAB" w:rsidP="00B2398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047DB0EB" w14:textId="77777777" w:rsidR="00422EAB" w:rsidRPr="000C2AAC" w:rsidRDefault="00422EAB" w:rsidP="00B2398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907" w:type="dxa"/>
            <w:vAlign w:val="center"/>
          </w:tcPr>
          <w:p w14:paraId="39413065" w14:textId="77777777" w:rsidR="00422EAB" w:rsidRPr="000C2AAC" w:rsidRDefault="00422EAB" w:rsidP="00B2398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1813F5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 xml:space="preserve">1. 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การขอเพิ่มประเภทอาหาร</w:t>
            </w:r>
          </w:p>
        </w:tc>
        <w:tc>
          <w:tcPr>
            <w:tcW w:w="1276" w:type="dxa"/>
          </w:tcPr>
          <w:p w14:paraId="5FD3D152" w14:textId="4E26A60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5C122349" w14:textId="0B7CCF3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3EE081F5" w14:textId="2E97AAB6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45E6770F" w14:textId="0D0FB4CC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907" w:type="dxa"/>
          </w:tcPr>
          <w:p w14:paraId="3572593C" w14:textId="2884E346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</w:tr>
      <w:tr w:rsidR="00AC4ACB" w:rsidRPr="000C2AAC" w14:paraId="135BB27C" w14:textId="77777777" w:rsidTr="001813F5">
        <w:tc>
          <w:tcPr>
            <w:tcW w:w="675" w:type="dxa"/>
            <w:vAlign w:val="center"/>
          </w:tcPr>
          <w:p w14:paraId="36373A9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FD082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276" w:type="dxa"/>
          </w:tcPr>
          <w:p w14:paraId="7D38117F" w14:textId="67B2CC03" w:rsidR="00AC4ACB" w:rsidRPr="00BB0AEC" w:rsidRDefault="00AC4ACB" w:rsidP="00AC4AC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BB0AE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BB0AEC" w:rsidRPr="00BB0AEC">
              <w:rPr>
                <w:rFonts w:asciiTheme="minorBidi" w:hAnsiTheme="minorBidi"/>
                <w:sz w:val="32"/>
                <w:szCs w:val="32"/>
              </w:rPr>
              <w:t>/</w:t>
            </w:r>
            <w:r w:rsidR="00BB0AEC" w:rsidRPr="00BB0AEC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992" w:type="dxa"/>
          </w:tcPr>
          <w:p w14:paraId="6B0439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C2015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5D6B3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689E13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6BDEA8F" w14:textId="77777777" w:rsidTr="001813F5">
        <w:tc>
          <w:tcPr>
            <w:tcW w:w="675" w:type="dxa"/>
            <w:vAlign w:val="center"/>
          </w:tcPr>
          <w:p w14:paraId="3FDB04E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05710AB" w14:textId="4C8C6CF5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1.2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 </w:t>
            </w:r>
            <w:r w:rsidR="00B14C98">
              <w:rPr>
                <w:rFonts w:ascii="CordiaUPC" w:hAnsi="CordiaUPC" w:cs="CordiaUPC"/>
                <w:noProof/>
                <w:sz w:val="32"/>
                <w:szCs w:val="32"/>
              </w:rPr>
              <w:t xml:space="preserve">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37273D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992" w:type="dxa"/>
          </w:tcPr>
          <w:p w14:paraId="776769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5556558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C1AEB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FBB7D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8A2ECAB" w14:textId="77777777" w:rsidTr="001813F5">
        <w:tc>
          <w:tcPr>
            <w:tcW w:w="675" w:type="dxa"/>
            <w:vAlign w:val="center"/>
          </w:tcPr>
          <w:p w14:paraId="2EDC472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23CE186" w14:textId="77777777" w:rsidR="00B14C9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 </w:t>
            </w:r>
          </w:p>
          <w:p w14:paraId="53A30095" w14:textId="34A4A873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2F5A244E" w14:textId="6D9281A7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302F85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A1F60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0CD77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566179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9B4AA20" w14:textId="77777777" w:rsidTr="001813F5">
        <w:tc>
          <w:tcPr>
            <w:tcW w:w="675" w:type="dxa"/>
            <w:vAlign w:val="center"/>
          </w:tcPr>
          <w:p w14:paraId="0D5E318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19F57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แบบแปลนแผนผัง จำนวน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ยกเว้นสถานที่ผลิตอยู่ต่างจังหวัด จะใช้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</w:p>
        </w:tc>
        <w:tc>
          <w:tcPr>
            <w:tcW w:w="1276" w:type="dxa"/>
          </w:tcPr>
          <w:p w14:paraId="08F3217A" w14:textId="2BEB4D6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7257FD7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4A2B3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0D7264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8E3E42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D3F663D" w14:textId="77777777" w:rsidTr="001813F5">
        <w:tc>
          <w:tcPr>
            <w:tcW w:w="675" w:type="dxa"/>
            <w:vAlign w:val="center"/>
          </w:tcPr>
          <w:p w14:paraId="42EF4E1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BDF044B" w14:textId="77777777" w:rsidR="00B14C9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1.5.1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แผนที่แสดงที่ตั้งของโรงงานและสิ่งปลูกสร้างที่อยู่ในบริเวณใกล้เคียง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1.5.2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แผนผังแสดงสิ่งปลูกสร้างภายในบริเวณที่ดินของโรงงาน รวมทั้งระบบการกำจัดน้ำเสียและบ่อบาดาล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71929DBE" w14:textId="25B473C9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1.5.3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แบบแปลนแผนผังที่ถูกต้องตามมาตราส่วน เช่นรูปด้านหน้า ด้านข้าง รูปตัด แปลนพื้น แสดงตำแหน่งเครื่องจักรและข้อมูลรายละเอียดการผลิตอื่นๆ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ดูตัวอย่างตามรายละเอียดอื่น ตัวอย่างแบบแปลนแผนผังและดูรายละเอียดตามหมายเหตุ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20BA6B60" w14:textId="22B8F066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2AB604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3CB75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F7188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7AD2498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กรณีอาหารที่ผลิตเป็นอาหารที่บรรจุอยู่ในภาชนะบรรจุที่ปิดสนิท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ชนิดที่มีความเป็นกรดต่ำ และชนิดปรับกรด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(Low-acid Canned Foods and Acidified Foods)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ต้องมีสำเนาหลักฐานเพิ่มเติม คือ</w:t>
            </w:r>
            <w:r w:rsidR="00B73B9C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•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หลักฐานการฝึกอบรมหลักสูตรผู้ควบคุมกระบวนการผลิต </w:t>
            </w:r>
            <w:r w:rsidR="00B73B9C">
              <w:rPr>
                <w:rFonts w:ascii="CordiaUPC" w:hAnsi="CordiaUPC" w:cs="CordiaUPC"/>
                <w:noProof/>
                <w:sz w:val="32"/>
                <w:szCs w:val="32"/>
              </w:rPr>
              <w:t>(Retort Supervisor)</w:t>
            </w:r>
          </w:p>
          <w:p w14:paraId="4EB8B0DC" w14:textId="77777777" w:rsidR="00B73B9C" w:rsidRDefault="00B73B9C" w:rsidP="00B73B9C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•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 วุฒิการศึกษา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การฝึกอบรม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ประสบการณ์ของผู้กำหนดกระบวนการฆ่าเชื้อด้วยความร้อน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</w:t>
            </w:r>
          </w:p>
          <w:p w14:paraId="54789DC4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กรณีเป็นอาหารที่มีความเป็นกรดต่ำ ต้องส่งเอกสารประกอบการพิจารณา ดังนี้</w:t>
            </w:r>
            <w:r w:rsidR="00B73B9C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(Temperature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Distribution)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ที่ถูกต้องตามหลักทางวิชาการ และเป็นปัจจุบัน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ซึ่งต้องศึกษา ณ สถานที่ผลิตก่อนการใช้งาน หรือเมื่อมีการปรับเปลี่ยน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อุปกรณ์และโครงสร้างที่อาจมีผลกระทบต่อการทำงานของเครื่องฆ่าเชื้อ เอกสารดังกล่าว ต้องดำเนินการและออกเอกสารโดยผู้กำหนดกระบวนการฆ่าเชื้อด้วยความร้อน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สำหรับเครื่องฆ่าเชื้อแบบใช้ความดันเพิ่ม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(Overpressure retorts)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ให้ศึกษาการกระจายความร้อนในเครื่องฆ่าเชื้อทุกเครื่อง และทุกบรรจุภัณฑ์ แต่ถ้าเป็นเครื่องฆ่าเชื้อแบบใช้ไอน้ำ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(Steam retort)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ไม่จำเป็นต้องศึกษาทุกเครื่อง</w:t>
            </w:r>
          </w:p>
          <w:p w14:paraId="6B90C3B9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(Heat Penetration)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ที่ถูกต้องทางวิชาการและเป็นปัจจุบัน ซึ่งต้องศึกษา ณ สภาวะเดียวกับผลิตภัณฑ์ที่ทำการผลิตจริง ได้แก่ เมื่อผลิตผลิตภัณฑ์ใหม่ หรือเมื่อมีการปลี่ยนข้อกำหนดของผลิตภัณฑ์ หรือ เมื่อมีการเปลี่ยนภาชนะบรรจุเฉพาะสำหรับผลิตภัณฑ์แต่ละชนิด แต่ละขนาดบรรจุ หรืออื่นๆ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เอกสารดังกล่าวต้องดำเนินการและออกเอกสารโดยผู้กำหนดกระบวนการฆ่าเชื้อด้วยความร้อน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(Process Authority)</w:t>
            </w:r>
          </w:p>
          <w:p w14:paraId="546FCA38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การกำหนดกระบวนการฆ่าเชื้อด้วยความร้อน ต้องศึกษาภายใต้ปัจจัยเกี่ยวกับสปอร์ของจุลินทรีย์ที่เป็นเป้าหมายในการกำหนดการฆ่าเชื้อ ได้แก่ คลอสตริเดียม โบทูลินั่ม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(Clostridium botulinum)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หรือกรณีที่ใช้ตัวชี้วัดอื่น ต้องมีหลักฐานทางวิชาการว่ามีค่าการต้านทานความร้อนที่เทียบเท่าหรือสูงกว่าสปอร์ของ คลอสตริเดียม โบทูลินั่ม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(Clostridium botulinum)</w:t>
            </w:r>
          </w:p>
          <w:p w14:paraId="1423AEA1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กรณีเป็นอาหารชนิดที่ปรับกรด ต้องส่งเอกสารประกอบการพิจารณา ดังนี้</w:t>
            </w:r>
          </w:p>
          <w:p w14:paraId="2ECDC1D0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เอกสารการศึกษาอุณหภูมิและเวลาที่ใช้ในการฆ่าเชื้อผลิตภัณฑ์แต่ละชนิด และแต่ละขนาดบรรจุอย่างเหมาะสม มีการระบุค่าความเป็นกรดด่างสมดุลของผลิตภัณฑ์ ในกรณีที่ผลิตภัณฑ์มีชิ้นเนื้ออยู่ใน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ของเหลว ต้องระบุช่วงเวลามากสุดและอุณหภูมิในการเก็บเพื่อการปรับสภาพชิ้นเนื้อนั้นให้เป็นกรด โดยกำหนดให้ค่าความเป็นกรดด่างสมดุลของผลิตภัณฑ์เท่ากับหรือตํ่ากว่า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ภายในระยะเวลาที่กำหนดในกรรมวิธีการผลิตที่กำหนด ภายหลังการฆ่าเชื้อด้วยความร้อน</w:t>
            </w:r>
          </w:p>
          <w:p w14:paraId="55903842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การกำหนดกระบวนการฆ่าเชื้อ ต้องมีการศึกษาภายใต้การควบคุมค่าความเป็นกรดด่าง พร้อมทั้งระบุปัจจัยวิกฤตที่ใช้กำหนดกระบวนการฆ่าเชื้อเพื่อให้มั่นใจว่าอาหารนั้นจะไม่มีการเจริญของจุลินทรีย์ที่ทำให้เกิดโรค โดยแสดงไว้ในกรรมวิธีการผลิตที่กำหนด</w:t>
            </w:r>
          </w:p>
          <w:p w14:paraId="0328C4ED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กรณีผลิตน้ำบริโภคในภาชนะบรรจุที่ปิดสนิท ต้องมีเอกสารที่</w:t>
            </w:r>
          </w:p>
          <w:p w14:paraId="184387B4" w14:textId="77777777" w:rsidR="00B73B9C" w:rsidRDefault="00AC4ACB" w:rsidP="00B73B9C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เกี่ยวข้องเพิ่มเติม คือ สำเนาผลวิเคราะห์น้ำดิบ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519D5E81" w14:textId="409B1CB5" w:rsidR="00AC4ACB" w:rsidRPr="00B73B9C" w:rsidRDefault="00AC4ACB" w:rsidP="00B73B9C">
            <w:pPr>
              <w:jc w:val="thaiDistribute"/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นมพร้อมบริโภคชนิดเหลวที่ผ่านกรรมวิธีฆ่าเชื้อด้วยความร้อนโดยวิธีพาสเจอร์ไรส์ต้องแนบเอกสาร ผู้ควบคุม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กระบวนการผลิต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5D4F652" w14:textId="77777777" w:rsidTr="001813F5">
        <w:tc>
          <w:tcPr>
            <w:tcW w:w="675" w:type="dxa"/>
            <w:vAlign w:val="center"/>
          </w:tcPr>
          <w:p w14:paraId="2441F0C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0BFBC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1.5.4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กรณีใช้เครื่องจักรร่วมกันในการผลิตอาหารหลายประเภทต้องแสดงมาตรการป้องกันการปนเปื้อน</w:t>
            </w:r>
          </w:p>
        </w:tc>
        <w:tc>
          <w:tcPr>
            <w:tcW w:w="1276" w:type="dxa"/>
          </w:tcPr>
          <w:p w14:paraId="26B3D291" w14:textId="7931E23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5BA1BD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702B7C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E5031F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599BC2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94451E4" w14:textId="77777777" w:rsidTr="001813F5">
        <w:tc>
          <w:tcPr>
            <w:tcW w:w="675" w:type="dxa"/>
            <w:vAlign w:val="center"/>
          </w:tcPr>
          <w:p w14:paraId="15FA77D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4D3401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1.5.5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ถานที่ผลิตเคยได้รับอนุญาตจากสำนักงานสาธารณสุขจังหวัดและประสงค์จะเพิ่มประเภทอาหารที่ไม่ได้มอบอำนาจให้จังหวัดดำเนินการ ต้องส่งสูตรส่วนประกอบ กรรมวิธีการผลิต รายการเครื่องจักรที่ใช้ของผลิตภัณฑ์เดิมที่เคยได้รับอนุญาตทุกชนิดเพิ่มเติม</w:t>
            </w:r>
          </w:p>
        </w:tc>
        <w:tc>
          <w:tcPr>
            <w:tcW w:w="1276" w:type="dxa"/>
          </w:tcPr>
          <w:p w14:paraId="774F019B" w14:textId="09BFEB7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2CFD81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451B4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D94D6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1E9969F" w14:textId="77777777" w:rsidR="00AC4ACB" w:rsidRPr="000C2AAC" w:rsidRDefault="00AC4ACB" w:rsidP="00B73B9C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กรณีสถานที่ผลิตอยู่ต่างจังหวัดใช้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6ACD2F7" w14:textId="77777777" w:rsidTr="001813F5">
        <w:tc>
          <w:tcPr>
            <w:tcW w:w="675" w:type="dxa"/>
            <w:vAlign w:val="center"/>
          </w:tcPr>
          <w:p w14:paraId="3D06628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8FED8E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อาจต้องประทับตราสำคัญของบริษัทด้วยในกรณีที่ระบุไว้ในหนังสือรับรองการจดทะเบียนนิติบุคคล</w:t>
            </w:r>
          </w:p>
        </w:tc>
        <w:tc>
          <w:tcPr>
            <w:tcW w:w="1276" w:type="dxa"/>
          </w:tcPr>
          <w:p w14:paraId="23D47D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992" w:type="dxa"/>
          </w:tcPr>
          <w:p w14:paraId="29D4C2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248F7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455F9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14672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EE9D1C6" w14:textId="77777777" w:rsidTr="001813F5">
        <w:tc>
          <w:tcPr>
            <w:tcW w:w="675" w:type="dxa"/>
            <w:vAlign w:val="center"/>
          </w:tcPr>
          <w:p w14:paraId="3F2635C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7EB0524" w14:textId="77777777" w:rsidR="00AC4ACB" w:rsidRPr="007140D2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>2.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การขอย้ายสถานที่ผลิตอาหารและสถานที่เก็บอาหาร</w:t>
            </w:r>
          </w:p>
        </w:tc>
        <w:tc>
          <w:tcPr>
            <w:tcW w:w="1276" w:type="dxa"/>
          </w:tcPr>
          <w:p w14:paraId="4E30FFBB" w14:textId="0C10BD11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48CF97FA" w14:textId="5CBE500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5F063300" w14:textId="6694278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0BDF7765" w14:textId="4A241DB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907" w:type="dxa"/>
          </w:tcPr>
          <w:p w14:paraId="16F422D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C35BEDF" w14:textId="77777777" w:rsidTr="001813F5">
        <w:tc>
          <w:tcPr>
            <w:tcW w:w="675" w:type="dxa"/>
            <w:vAlign w:val="center"/>
          </w:tcPr>
          <w:p w14:paraId="5B2164D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B2619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276" w:type="dxa"/>
          </w:tcPr>
          <w:p w14:paraId="6FA52AE2" w14:textId="54107ECA" w:rsidR="00AC4ACB" w:rsidRPr="000C2AAC" w:rsidRDefault="00BB0AEC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2E6B1B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E13C9E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83544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6E9CB0C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E5AE4D3" w14:textId="77777777" w:rsidTr="001813F5">
        <w:tc>
          <w:tcPr>
            <w:tcW w:w="675" w:type="dxa"/>
            <w:vAlign w:val="center"/>
          </w:tcPr>
          <w:p w14:paraId="04E833E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B1CC671" w14:textId="359E6FA3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 </w:t>
            </w:r>
            <w:r w:rsidR="00B73B9C">
              <w:rPr>
                <w:rFonts w:ascii="CordiaUPC" w:hAnsi="CordiaUPC" w:cs="CordiaUPC"/>
                <w:noProof/>
                <w:sz w:val="32"/>
                <w:szCs w:val="32"/>
              </w:rPr>
              <w:t xml:space="preserve">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79F5B17E" w14:textId="5BC5B0FF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61A723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6415B1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F515F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FC7C8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E8BA830" w14:textId="77777777" w:rsidTr="001813F5">
        <w:tc>
          <w:tcPr>
            <w:tcW w:w="675" w:type="dxa"/>
            <w:vAlign w:val="center"/>
          </w:tcPr>
          <w:p w14:paraId="5009196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E9D6832" w14:textId="77777777" w:rsidR="00B73B9C" w:rsidRDefault="00B73B9C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2.3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สำเนาทะเบียนบ้านของสถานที่ผลิตแห่งใหม่</w:t>
            </w:r>
          </w:p>
          <w:p w14:paraId="081FE7A6" w14:textId="6F0A8A95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หรือสำเนาสัญญาเช่าสถานที่ผลิตและสถานที่เก็บอาหาร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B06885F" w14:textId="025CF8E6" w:rsidR="00AC4ACB" w:rsidRPr="00BB0AEC" w:rsidRDefault="00BB0AEC" w:rsidP="00AC4AC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BB0AEC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กรมการปกครอง กระทรวง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BB0AEC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มหาดไทย</w:t>
            </w:r>
          </w:p>
        </w:tc>
        <w:tc>
          <w:tcPr>
            <w:tcW w:w="992" w:type="dxa"/>
          </w:tcPr>
          <w:p w14:paraId="54AA7F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BF4B1E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55A0F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2736F4B" w14:textId="77777777" w:rsidR="00AC4ACB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แนบสำเนาบัตรประจำตัวประชาชนและสำเนาทะเบียนบ้านของผู้ให้เช่า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หรือแนบหนังสือรับรองการจดทะเบียนนิติบุคคล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หรือผู้ให้เช่าเป็นนิติบุคคล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4B0FF736" w14:textId="77777777" w:rsidR="00B73B9C" w:rsidRPr="000C2AAC" w:rsidRDefault="00B73B9C" w:rsidP="00AC4ACB">
            <w:pPr>
              <w:rPr>
                <w:rFonts w:asciiTheme="minorBidi" w:hAnsiTheme="minorBidi"/>
              </w:rPr>
            </w:pPr>
          </w:p>
        </w:tc>
      </w:tr>
      <w:tr w:rsidR="00AC4ACB" w:rsidRPr="000C2AAC" w14:paraId="57039EE6" w14:textId="77777777" w:rsidTr="001813F5">
        <w:tc>
          <w:tcPr>
            <w:tcW w:w="675" w:type="dxa"/>
            <w:vAlign w:val="center"/>
          </w:tcPr>
          <w:p w14:paraId="0EBFFD8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18138C9" w14:textId="77777777" w:rsidR="00B73B9C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 </w:t>
            </w:r>
          </w:p>
          <w:p w14:paraId="766EC1F7" w14:textId="756C34C3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12142655" w14:textId="2554742A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2A0F394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51483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F0690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9EC3D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91E542F" w14:textId="77777777" w:rsidTr="001813F5">
        <w:tc>
          <w:tcPr>
            <w:tcW w:w="675" w:type="dxa"/>
            <w:vAlign w:val="center"/>
          </w:tcPr>
          <w:p w14:paraId="40F3BD9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1BE04A1" w14:textId="200E740B" w:rsidR="00AC4ACB" w:rsidRPr="000C2AAC" w:rsidRDefault="00AC4ACB" w:rsidP="007140D2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2.</w:t>
            </w:r>
            <w:r w:rsidR="007140D2">
              <w:rPr>
                <w:rFonts w:ascii="CordiaUPC" w:hAnsi="CordiaUPC" w:cs="CordiaUPC"/>
                <w:noProof/>
                <w:sz w:val="32"/>
                <w:szCs w:val="32"/>
              </w:rPr>
              <w:t>8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เอกสารตามข้อ</w:t>
            </w:r>
            <w:r w:rsidR="007140D2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1.5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หรือลำดับที่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5-8)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ของกรณีการขอเพิ่มประเภทอาหาร</w:t>
            </w:r>
          </w:p>
        </w:tc>
        <w:tc>
          <w:tcPr>
            <w:tcW w:w="1276" w:type="dxa"/>
          </w:tcPr>
          <w:p w14:paraId="51C471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992" w:type="dxa"/>
          </w:tcPr>
          <w:p w14:paraId="7833B9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35C7E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E789A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3D54E0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สถานที่ผลิตอาหารอยู่ต่างจังหวัดใช้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5229E97" w14:textId="77777777" w:rsidTr="001813F5">
        <w:tc>
          <w:tcPr>
            <w:tcW w:w="675" w:type="dxa"/>
            <w:vAlign w:val="center"/>
          </w:tcPr>
          <w:p w14:paraId="3B903E0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7A974A8" w14:textId="7409B6CE" w:rsidR="007140D2" w:rsidRPr="000C2AAC" w:rsidRDefault="00AC4ACB" w:rsidP="007140D2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2.</w:t>
            </w:r>
            <w:r w:rsidR="007140D2">
              <w:rPr>
                <w:rFonts w:ascii="CordiaUPC" w:hAnsi="CordiaUPC" w:cs="CordiaUPC"/>
                <w:noProof/>
                <w:sz w:val="32"/>
                <w:szCs w:val="32"/>
              </w:rPr>
              <w:t>9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276" w:type="dxa"/>
          </w:tcPr>
          <w:p w14:paraId="2AED15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992" w:type="dxa"/>
          </w:tcPr>
          <w:p w14:paraId="6450E4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E4EE4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3A76F2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9600E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3743659" w14:textId="77777777" w:rsidTr="001813F5">
        <w:tc>
          <w:tcPr>
            <w:tcW w:w="675" w:type="dxa"/>
            <w:vAlign w:val="center"/>
          </w:tcPr>
          <w:p w14:paraId="1C2ABB3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E5D9F00" w14:textId="77777777" w:rsidR="00AC4ACB" w:rsidRPr="007140D2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 xml:space="preserve">3. 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การขอย้ายเฉพาะสถานที่เก็บอาหาร</w:t>
            </w:r>
          </w:p>
        </w:tc>
        <w:tc>
          <w:tcPr>
            <w:tcW w:w="1276" w:type="dxa"/>
          </w:tcPr>
          <w:p w14:paraId="58A9914D" w14:textId="1F22243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7C3809B1" w14:textId="47DA5CA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0CD8B986" w14:textId="20F3E66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715204A5" w14:textId="175B3459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907" w:type="dxa"/>
          </w:tcPr>
          <w:p w14:paraId="72892C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D6F89C8" w14:textId="77777777" w:rsidTr="001813F5">
        <w:tc>
          <w:tcPr>
            <w:tcW w:w="675" w:type="dxa"/>
            <w:vAlign w:val="center"/>
          </w:tcPr>
          <w:p w14:paraId="6C55C1B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0F61520" w14:textId="4096AE76" w:rsidR="00AC4ACB" w:rsidRPr="000C2AAC" w:rsidRDefault="007140D2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6B953F91" w14:textId="4EADF957" w:rsidR="00AC4ACB" w:rsidRPr="000C2AAC" w:rsidRDefault="00BB0AEC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57B4A0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789AD5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7CCC1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51F50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DF911F9" w14:textId="77777777" w:rsidTr="001813F5">
        <w:tc>
          <w:tcPr>
            <w:tcW w:w="675" w:type="dxa"/>
            <w:vAlign w:val="center"/>
          </w:tcPr>
          <w:p w14:paraId="2B058BA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ECB893F" w14:textId="20E472FB" w:rsidR="00AC4ACB" w:rsidRPr="000C2AAC" w:rsidRDefault="007140D2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3.2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.2 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315CE7DD" w14:textId="592263CA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5437E90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7FF42A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4FF2E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CA26B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F94647E" w14:textId="77777777" w:rsidTr="001813F5">
        <w:tc>
          <w:tcPr>
            <w:tcW w:w="675" w:type="dxa"/>
            <w:vAlign w:val="center"/>
          </w:tcPr>
          <w:p w14:paraId="37335F3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731B7B6" w14:textId="5BEB679A" w:rsidR="007140D2" w:rsidRDefault="007140D2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3.3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สำเนาทะเบียนบ้านของสถานที่เก็บอาหารแห่งใหม่ </w:t>
            </w:r>
          </w:p>
          <w:p w14:paraId="48D98293" w14:textId="57A7536B" w:rsidR="00AC4ACB" w:rsidRPr="000C2AAC" w:rsidRDefault="007140D2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3.4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หรือสำเนาสัญญาเช่าสถานที่เก็บอาหาร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5B730BF4" w14:textId="39A65A35" w:rsidR="00AC4ACB" w:rsidRPr="00BB0AEC" w:rsidRDefault="00BB0AEC" w:rsidP="00AC4AC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BB0AEC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กรมการปกครอง กระทรวง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BB0AEC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มหาดไทย</w:t>
            </w:r>
          </w:p>
        </w:tc>
        <w:tc>
          <w:tcPr>
            <w:tcW w:w="992" w:type="dxa"/>
          </w:tcPr>
          <w:p w14:paraId="679E85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77754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7FF4A7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7D7DF0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แนบสำเนาบัตรประจำตัวประชาชนและสำเนาทะเบียนบ้านของผู้ให้เช่า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หรือแนบหนังสือรับรองการจดทะเบียนนิติบุคคล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7B6892F" w14:textId="77777777" w:rsidTr="001813F5">
        <w:tc>
          <w:tcPr>
            <w:tcW w:w="675" w:type="dxa"/>
            <w:vAlign w:val="center"/>
          </w:tcPr>
          <w:p w14:paraId="1ADFF1C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6719E44" w14:textId="77777777" w:rsidR="007140D2" w:rsidRDefault="007140D2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3.5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.1)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 </w:t>
            </w:r>
          </w:p>
          <w:p w14:paraId="1C4BBF2E" w14:textId="5E98E886" w:rsidR="00AC4ACB" w:rsidRPr="000C2AAC" w:rsidRDefault="00AC4ACB" w:rsidP="007140D2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="007140D2">
              <w:rPr>
                <w:rFonts w:ascii="CordiaUPC" w:hAnsi="CordiaUPC" w:cs="CordiaUPC"/>
                <w:noProof/>
                <w:sz w:val="32"/>
                <w:szCs w:val="32"/>
              </w:rPr>
              <w:t>6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สำเนาแบบการแก้ไข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20F217A9" w14:textId="79C1D659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028280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39A64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4FBB0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6B2781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26C16B1" w14:textId="77777777" w:rsidTr="001813F5">
        <w:tc>
          <w:tcPr>
            <w:tcW w:w="675" w:type="dxa"/>
            <w:vAlign w:val="center"/>
          </w:tcPr>
          <w:p w14:paraId="30B9C71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216755F" w14:textId="3F3FCC3E" w:rsidR="00AC4ACB" w:rsidRPr="000C2AAC" w:rsidRDefault="007140D2" w:rsidP="007140D2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3.7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แผนผังที่ถูกต้องตามมาตราส่วน ดังนี้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ดังนี้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12A19F12" w14:textId="3F9CFA9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5D603C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FEC6F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C75C5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D8B44C9" w14:textId="36524295" w:rsidR="007140D2" w:rsidRDefault="007140D2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)</w:t>
            </w:r>
          </w:p>
          <w:p w14:paraId="0D1CBC2F" w14:textId="7BBB1A22" w:rsidR="00AC4ACB" w:rsidRPr="000C2AAC" w:rsidRDefault="00AC4ACB" w:rsidP="007140D2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แผนที่สังเขปแสดงที่ตั้งของสถานที่เก็บอาหาร และสิ่งปลูกสร้าง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บริเวณใกล้เคียง เพื่อพิจารณาความเหมาะสมที่จะใช้เป็นสถานที่จัดเก็บอาหารที่ขออนุญาตผลิตและเป็นข้อมูลในการตรวจติดตา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แผนผังภายในของสถานที่เก็บอาหาร ให้แสดงรายละเอียด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พร้อมประโยชน์ใช้สอยของห้องหรือบริเวณต่าง ๆ ในชั้นของอาคารที่ใช้เก็บอาหาร โดยระบุมาตรา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-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-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-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ให้แสดงอุปกรณ์ที่ใช้ในการเก็บและรักษาคุณภาพของอาหารให้คงสภาพตามความจำเป็น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65B2CA59" w14:textId="77777777" w:rsidTr="001813F5">
        <w:tc>
          <w:tcPr>
            <w:tcW w:w="675" w:type="dxa"/>
            <w:vAlign w:val="center"/>
          </w:tcPr>
          <w:p w14:paraId="27AF3FF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934F0DF" w14:textId="53E67B58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3.8</w:t>
            </w:r>
            <w:r w:rsidR="007140D2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ในหนังสือรับรองการจดทะเบียนนิติบุคคล</w:t>
            </w:r>
          </w:p>
        </w:tc>
        <w:tc>
          <w:tcPr>
            <w:tcW w:w="1276" w:type="dxa"/>
          </w:tcPr>
          <w:p w14:paraId="4F0959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992" w:type="dxa"/>
          </w:tcPr>
          <w:p w14:paraId="34AFF0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CAD9C6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B55390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F79FB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00C095A" w14:textId="77777777" w:rsidTr="001813F5">
        <w:tc>
          <w:tcPr>
            <w:tcW w:w="675" w:type="dxa"/>
            <w:vAlign w:val="center"/>
          </w:tcPr>
          <w:p w14:paraId="1709988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62DC8A9" w14:textId="77777777" w:rsidR="00AC4ACB" w:rsidRPr="007140D2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>4.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การขอเปลี่ยนแปลงแก้ไข เช่น เพิ่ม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>-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ลดสถานที่ผลิตหรือสถานที่เก็บอาหาร การเปลี่ยนแปลงแบบแปลนแผนผัง หรือการเพิ่ม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>-</w:t>
            </w:r>
            <w:r w:rsidRPr="007140D2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ลดเครื่องจักร เป็นต้น</w:t>
            </w:r>
          </w:p>
        </w:tc>
        <w:tc>
          <w:tcPr>
            <w:tcW w:w="1276" w:type="dxa"/>
          </w:tcPr>
          <w:p w14:paraId="0577F622" w14:textId="49F10D6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662A17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7DBDA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86CCE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145DBC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C2857DF" w14:textId="77777777" w:rsidTr="001813F5">
        <w:tc>
          <w:tcPr>
            <w:tcW w:w="675" w:type="dxa"/>
            <w:vAlign w:val="center"/>
          </w:tcPr>
          <w:p w14:paraId="28CF88C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CC008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276" w:type="dxa"/>
          </w:tcPr>
          <w:p w14:paraId="2E1D67C7" w14:textId="6D1B4348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3922FA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DF416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80838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E61E2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419E2BE" w14:textId="77777777" w:rsidTr="001813F5">
        <w:tc>
          <w:tcPr>
            <w:tcW w:w="675" w:type="dxa"/>
            <w:vAlign w:val="center"/>
          </w:tcPr>
          <w:p w14:paraId="22BFC42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1D3EFB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4.2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2AA0357F" w14:textId="06FF74BD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992" w:type="dxa"/>
          </w:tcPr>
          <w:p w14:paraId="5F30FF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75D37F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DC196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6B54B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9093E87" w14:textId="77777777" w:rsidTr="001813F5">
        <w:tc>
          <w:tcPr>
            <w:tcW w:w="675" w:type="dxa"/>
            <w:vAlign w:val="center"/>
          </w:tcPr>
          <w:p w14:paraId="301C5B5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87FC6BA" w14:textId="77777777" w:rsidR="007140D2" w:rsidRDefault="007140D2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4.3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  <w:p w14:paraId="4AE88A38" w14:textId="383B90C2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หรือสำเนาสัญญาเช่าสถานที่ผลิตและสถานที่เก็บอาหาร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60B64FA" w14:textId="2D7E2F1F" w:rsidR="00AC4ACB" w:rsidRPr="000C2AAC" w:rsidRDefault="00BB0AEC" w:rsidP="00AC4ACB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กรมการปกครอง กระทรวง มหาดไทย</w:t>
            </w:r>
          </w:p>
        </w:tc>
        <w:tc>
          <w:tcPr>
            <w:tcW w:w="992" w:type="dxa"/>
          </w:tcPr>
          <w:p w14:paraId="0E2DB4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A713DC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55BE1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0E695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แนบสำเนาบัตรประจำตัวประชาชนและสำเนาทะเบียนบ้านของผู้ให้เช่า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หรือแนบหนังสือรับรองการจดทะเบียนนิติบุคคล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หรือผู้ให้เช่าเป็นนิติบุคคล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BCA7FF2" w14:textId="77777777" w:rsidTr="001813F5">
        <w:tc>
          <w:tcPr>
            <w:tcW w:w="675" w:type="dxa"/>
            <w:vAlign w:val="center"/>
          </w:tcPr>
          <w:p w14:paraId="02B0A6B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DF8CD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เอกสารตามข้อ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1.5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หรือลำดับที่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5-8)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ของกรณีการขอเพิ่มประเภทอาหาร</w:t>
            </w:r>
          </w:p>
        </w:tc>
        <w:tc>
          <w:tcPr>
            <w:tcW w:w="1276" w:type="dxa"/>
          </w:tcPr>
          <w:p w14:paraId="5CEA5D0B" w14:textId="041AD3E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2600690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8CB13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1C397E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67A68F0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สถานที่ผลิตอาหารอยู่ต่างจังหวัดใช้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23D63CA" w14:textId="77777777" w:rsidTr="001813F5">
        <w:tc>
          <w:tcPr>
            <w:tcW w:w="675" w:type="dxa"/>
            <w:vAlign w:val="center"/>
          </w:tcPr>
          <w:p w14:paraId="229B56C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C5D17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กรณีเพิ่ม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ลดเครื่องจักร ให้ระบุกำลังแรงม้ารวมเดิมที่เคยได้รับอนุญาต  และระบุกำลังแรงม้าที่เพิ่มขึ้นหรือลดลงจากเดิมด้วย</w:t>
            </w:r>
          </w:p>
        </w:tc>
        <w:tc>
          <w:tcPr>
            <w:tcW w:w="1276" w:type="dxa"/>
          </w:tcPr>
          <w:p w14:paraId="5A685D22" w14:textId="03D4570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70C9CC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8C579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AE451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4191B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สถานที่ผลิตอาหารอยู่ต่างจังหวัดใช้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0F5DA6C" w14:textId="77777777" w:rsidTr="001813F5">
        <w:tc>
          <w:tcPr>
            <w:tcW w:w="675" w:type="dxa"/>
            <w:vAlign w:val="center"/>
          </w:tcPr>
          <w:p w14:paraId="5829EB4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B34447B" w14:textId="11C3139E" w:rsidR="00AC4ACB" w:rsidRPr="000C2AAC" w:rsidRDefault="00AC4ACB" w:rsidP="007140D2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4.7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กรณีเป็นการขอเพิ่มสถานที่เก็บอาหาร ให้ส่งเอกสารเพิ่มเติมดังนี้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</w:t>
            </w:r>
            <w:r w:rsidR="001813F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7F3411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992" w:type="dxa"/>
          </w:tcPr>
          <w:p w14:paraId="0B87AE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F3F53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B8182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C4F54D5" w14:textId="1A764879" w:rsidR="007140D2" w:rsidRDefault="007140D2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สถานที่ผลิตอาหารอยู่ต่างจังหวัดใช้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626ED53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ของห้องหรือบริเวณต่าง ๆ ในชั้นของอาคารที่ใช้เก็บอาหาร โดยระบุมาตราส่วนของแปลนพื้นที่ถูกต้องพร้อมแสดงทิศทางเดินผ่านเข้า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 -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 -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</w:t>
            </w:r>
            <w:bookmarkStart w:id="0" w:name="_GoBack"/>
            <w:bookmarkEnd w:id="0"/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บการถ่ายเทอากาศ ระบบแสงสว่าง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 -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ให้แสดงอุปกรณ์ที่ใช้ในการเก็บและรักษาคุณภาพของอาหารให้คงสภาพตามความจำเป็นสภาพตามความจำเป็น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7B1FBECB" w14:textId="77777777" w:rsidTr="001813F5">
        <w:tc>
          <w:tcPr>
            <w:tcW w:w="675" w:type="dxa"/>
            <w:vAlign w:val="center"/>
          </w:tcPr>
          <w:p w14:paraId="02C9335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6C6FC4F" w14:textId="77777777" w:rsidR="007140D2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  <w:p w14:paraId="7BC406E4" w14:textId="5ACA3EEF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4.9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2A495B0F" w14:textId="54FA3137" w:rsidR="00AC4ACB" w:rsidRPr="000C2AAC" w:rsidRDefault="001813F5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</w:t>
            </w:r>
          </w:p>
        </w:tc>
        <w:tc>
          <w:tcPr>
            <w:tcW w:w="992" w:type="dxa"/>
          </w:tcPr>
          <w:p w14:paraId="5B370D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9FB1F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1F940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236CB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22E2C93" w14:textId="77777777" w:rsidTr="001813F5">
        <w:tc>
          <w:tcPr>
            <w:tcW w:w="675" w:type="dxa"/>
            <w:vAlign w:val="center"/>
          </w:tcPr>
          <w:p w14:paraId="0BE7779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9E2DF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4.10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1F9B71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992" w:type="dxa"/>
          </w:tcPr>
          <w:p w14:paraId="295CCC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82033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66E80F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855E4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7140D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B23987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4129C50D" w:rsidR="00E90756" w:rsidRDefault="00B509FC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7140D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7140D2" w:rsidRPr="007140D2" w14:paraId="577550C0" w14:textId="77777777" w:rsidTr="007140D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FFAE9" w14:textId="77777777" w:rsidR="007140D2" w:rsidRPr="007140D2" w:rsidRDefault="007140D2">
            <w:pPr>
              <w:rPr>
                <w:rFonts w:asciiTheme="minorBidi" w:hAnsiTheme="minorBidi"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7140D2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9B4AE" w14:textId="77777777" w:rsidR="007140D2" w:rsidRPr="007140D2" w:rsidRDefault="007140D2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7140D2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 ณ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จุดยื่นคำขอ กลุ่มงานคุ้มครองผู้บริโภคและเภสัชสาธารณสุข สำนักงานสาธารณสุขจังหวัดแพร่ </w:t>
            </w:r>
          </w:p>
        </w:tc>
      </w:tr>
      <w:tr w:rsidR="007140D2" w:rsidRPr="007140D2" w14:paraId="0F4FB80C" w14:textId="77777777" w:rsidTr="007140D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7B1E9" w14:textId="77777777" w:rsidR="007140D2" w:rsidRPr="007140D2" w:rsidRDefault="007140D2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12185" w14:textId="77777777" w:rsidR="007140D2" w:rsidRPr="007140D2" w:rsidRDefault="007140D2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หน่วยงานต้นสังกัด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7140D2" w:rsidRPr="007140D2" w14:paraId="4C6F0594" w14:textId="77777777" w:rsidTr="007140D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57D7" w14:textId="77777777" w:rsidR="007140D2" w:rsidRPr="007140D2" w:rsidRDefault="007140D2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A7E6A" w14:textId="77777777" w:rsidR="007140D2" w:rsidRPr="007140D2" w:rsidRDefault="007140D2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139081E7" w14:textId="77777777" w:rsidR="007140D2" w:rsidRPr="007140D2" w:rsidRDefault="007140D2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29D4312B" w14:textId="77777777" w:rsidR="007140D2" w:rsidRPr="007140D2" w:rsidRDefault="007140D2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7140D2" w:rsidRPr="007140D2" w14:paraId="07B665D4" w14:textId="77777777" w:rsidTr="007140D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D921" w14:textId="77777777" w:rsidR="007140D2" w:rsidRPr="007140D2" w:rsidRDefault="007140D2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7A313" w14:textId="77777777" w:rsidR="007140D2" w:rsidRPr="007140D2" w:rsidRDefault="007140D2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14:paraId="1197F2D0" w14:textId="77777777" w:rsidR="007140D2" w:rsidRPr="007140D2" w:rsidRDefault="007140D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7140D2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7140D2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7140D2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0D4AC00D" w14:textId="77777777" w:rsidR="007140D2" w:rsidRPr="007140D2" w:rsidRDefault="007140D2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โทร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7140D2" w:rsidRPr="007140D2" w14:paraId="0C208196" w14:textId="77777777" w:rsidTr="007140D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D24D8" w14:textId="77777777" w:rsidR="007140D2" w:rsidRPr="007140D2" w:rsidRDefault="007140D2">
            <w:pPr>
              <w:rPr>
                <w:rFonts w:asciiTheme="minorBidi" w:hAnsiTheme="minorBidi"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7140D2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6077" w14:textId="77777777" w:rsidR="007140D2" w:rsidRPr="007140D2" w:rsidRDefault="007140D2">
            <w:pPr>
              <w:rPr>
                <w:rFonts w:asciiTheme="minorBidi" w:hAnsiTheme="minorBidi"/>
                <w:sz w:val="32"/>
                <w:szCs w:val="32"/>
              </w:rPr>
            </w:pPr>
            <w:r w:rsidRPr="007140D2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140D2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7140D2">
              <w:rPr>
                <w:rFonts w:asciiTheme="minorBidi" w:hAnsiTheme="minorBidi"/>
                <w:sz w:val="32"/>
                <w:szCs w:val="32"/>
              </w:rPr>
              <w:br/>
            </w:r>
            <w:r w:rsidRPr="007140D2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7140D2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7140D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693E0417" w:rsidR="00F064C0" w:rsidRPr="000C2AAC" w:rsidRDefault="00F064C0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แบบฟอร์มและตัวอย่างการกรอกแบบฟอร์ม</w:t>
            </w:r>
          </w:p>
        </w:tc>
      </w:tr>
      <w:tr w:rsidR="00F064C0" w:rsidRPr="000C2AAC" w14:paraId="13020193" w14:textId="77777777" w:rsidTr="00C1539D">
        <w:tc>
          <w:tcPr>
            <w:tcW w:w="675" w:type="dxa"/>
          </w:tcPr>
          <w:p w14:paraId="3023B745" w14:textId="77777777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53A920E" w14:textId="0B2FD39B" w:rsidR="00F064C0" w:rsidRPr="000C2AAC" w:rsidRDefault="00F064C0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ตัวอย่างแบบแปลนแผนผัง</w:t>
            </w:r>
          </w:p>
        </w:tc>
      </w:tr>
      <w:tr w:rsidR="00F064C0" w:rsidRPr="000C2AAC" w14:paraId="22A2C0CD" w14:textId="77777777" w:rsidTr="00C1539D">
        <w:tc>
          <w:tcPr>
            <w:tcW w:w="675" w:type="dxa"/>
          </w:tcPr>
          <w:p w14:paraId="4F0319C0" w14:textId="77777777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4FFC12D" w14:textId="44D58E57" w:rsidR="00F064C0" w:rsidRPr="000C2AAC" w:rsidRDefault="00F064C0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ตัวอย่างรายละเอียดอื่น</w:t>
            </w:r>
          </w:p>
        </w:tc>
      </w:tr>
      <w:tr w:rsidR="00F064C0" w:rsidRPr="000C2AAC" w14:paraId="36ACD4F8" w14:textId="77777777" w:rsidTr="00C1539D">
        <w:tc>
          <w:tcPr>
            <w:tcW w:w="675" w:type="dxa"/>
          </w:tcPr>
          <w:p w14:paraId="58CB5010" w14:textId="77777777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ACB5C9E" w14:textId="4FC27FD0" w:rsidR="00F064C0" w:rsidRPr="000C2AAC" w:rsidRDefault="00F064C0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กรณีขอเพิ่มประเภท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286E11E0" w14:textId="77777777" w:rsidTr="00C1539D">
        <w:tc>
          <w:tcPr>
            <w:tcW w:w="675" w:type="dxa"/>
          </w:tcPr>
          <w:p w14:paraId="1F72F115" w14:textId="77777777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79774F1" w14:textId="6996063E" w:rsidR="00F064C0" w:rsidRPr="000C2AAC" w:rsidRDefault="00F064C0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กรณีขอย้ายสถานที่ผลิตและสถานที่เก็บอาหาร</w:t>
            </w:r>
            <w:r w:rsidR="007140D2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464A1ACD" w14:textId="77777777" w:rsidTr="00C1539D">
        <w:tc>
          <w:tcPr>
            <w:tcW w:w="675" w:type="dxa"/>
          </w:tcPr>
          <w:p w14:paraId="21B08D6D" w14:textId="77777777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D2E5A47" w14:textId="03B4D47C" w:rsidR="00F064C0" w:rsidRPr="000C2AAC" w:rsidRDefault="00F064C0" w:rsidP="007140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กรณีเพิ่มหรือลดสถานที่ผลิต เปลี่ยนแปลงแบบแปลนแผนผัง เพิ่มหรือลดเครื่องจักร</w:t>
            </w:r>
            <w:r w:rsidR="0008222E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</w:tr>
      <w:tr w:rsidR="00F064C0" w:rsidRPr="000C2AAC" w14:paraId="707DA164" w14:textId="77777777" w:rsidTr="00C1539D">
        <w:tc>
          <w:tcPr>
            <w:tcW w:w="675" w:type="dxa"/>
          </w:tcPr>
          <w:p w14:paraId="23F30F7A" w14:textId="77777777" w:rsidR="00F064C0" w:rsidRPr="000C2AAC" w:rsidRDefault="00F064C0" w:rsidP="00B23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3EA58F77" w14:textId="4B484B2C" w:rsidR="00F064C0" w:rsidRPr="000C2AAC" w:rsidRDefault="00F064C0" w:rsidP="0008222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หลักเกณฑ์การย้ายสถานเกี่ยวกับการอนุญาตอาหารไปตั้ง ณ จังหวัดใหม่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7140D2">
      <w:pPr>
        <w:pStyle w:val="ListParagraph"/>
        <w:numPr>
          <w:ilvl w:val="0"/>
          <w:numId w:val="13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471E1E0D" w14:textId="77777777" w:rsidR="0008222E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ระยะเวลาการขอแก้ไขสถานที่ผลิตอาหารที่ไม่เข้าข่ายโรงงาน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สบ</w:t>
      </w:r>
      <w:r w:rsidRPr="000C2AAC">
        <w:rPr>
          <w:rFonts w:asciiTheme="minorBidi" w:hAnsiTheme="minorBidi"/>
          <w:noProof/>
          <w:sz w:val="32"/>
          <w:szCs w:val="32"/>
        </w:rPr>
        <w:t xml:space="preserve">.2)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กรณีต้องตรวจสถานที่ผลิต</w:t>
      </w:r>
    </w:p>
    <w:p w14:paraId="196080BF" w14:textId="1143A3A1" w:rsidR="0008222E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1.1.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การขอเพิ่มประเภทอาหาร ใช้ระยะเวลาทั้งสิ้น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</w:t>
      </w:r>
      <w:r w:rsidR="0008222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ประเภทที่มอบอำนาจให้สำนักงานสาธารณสุขจังหวัดเป็นผู้อนุญาต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กรณีสถานที่ผลิตอาหารประเภทที่ไม่ได้มอบอำนาจให้สำนักงานสาธารณสุขจังหวัดเป็นผู้อนุญาต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6521CC56" w14:textId="77777777" w:rsidR="0008222E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1.2.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การขออนุญาตย้ายสถานที่ผลิตหรือสถานที่เก็บอาหาร 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กรณีย้ายข้ามจังหวัด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728F8ED8" w14:textId="77777777" w:rsidR="0008222E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1.3.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การขอเปลี่ยนแปลงแก้ไข เช่น เพิ่ม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ลดสถานที่ผลิตหรือสถานที่เก็บอาหาร หรือเปลี่ยนแปลงแบบแปลนแผนผัง หรือเพิ่ม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ลดเครื่องจักร เป็นต้น 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="0008222E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</w:t>
      </w:r>
      <w:r w:rsidR="0008222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ประเภทที่มอบอำนาจให้สำนักงานสาธารณสุขจังหวัดเป็นผู้อนุญาต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="0008222E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กรณีสถานที่ผลิตอาหารประเภทที่ไม่ได้มอบอำนาจให้สำนักงานสาธารณสุขจังหวัดเป็นผู้อนุญาต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17617964" w14:textId="77777777" w:rsidR="0008222E" w:rsidRDefault="0008222E" w:rsidP="0064558D">
      <w:pPr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</w:p>
    <w:p w14:paraId="55C0F27E" w14:textId="0867F653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โดยเริ่มนับระยะเวลาตั้งแต่ได้รับเอกสารที่ครบถ้วน จนถึงลงนามอนุญาตโดยผู้มีอำนาจ ไม่นับรวมเวลาปรับปรุงแก้ไขสถานที่ผลิตที่เป็นข้อบกพร่องเล็กน้อย ความไม่พร้อมของผู้ประกอบการ และการชี้แจงข้อมูลของผู้ประกอบการ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เอกสาร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B2398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5F9313EF" w:rsidR="0064558D" w:rsidRPr="000C2AAC" w:rsidRDefault="0008222E" w:rsidP="00B23987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B2398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B2398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B2398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3DE80740" w:rsidR="0064558D" w:rsidRPr="000C2AAC" w:rsidRDefault="0008222E" w:rsidP="00B2398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B2398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B2398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B2398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B2398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7ECD1" w14:textId="77777777" w:rsidR="00A13F19" w:rsidRDefault="00A13F19" w:rsidP="00C81DB8">
      <w:pPr>
        <w:spacing w:after="0" w:line="240" w:lineRule="auto"/>
      </w:pPr>
      <w:r>
        <w:separator/>
      </w:r>
    </w:p>
  </w:endnote>
  <w:endnote w:type="continuationSeparator" w:id="0">
    <w:p w14:paraId="04DB6370" w14:textId="77777777" w:rsidR="00A13F19" w:rsidRDefault="00A13F1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02E0C" w14:textId="77777777" w:rsidR="00A13F19" w:rsidRDefault="00A13F19" w:rsidP="00C81DB8">
      <w:pPr>
        <w:spacing w:after="0" w:line="240" w:lineRule="auto"/>
      </w:pPr>
      <w:r>
        <w:separator/>
      </w:r>
    </w:p>
  </w:footnote>
  <w:footnote w:type="continuationSeparator" w:id="0">
    <w:p w14:paraId="21AA9BCB" w14:textId="77777777" w:rsidR="00A13F19" w:rsidRDefault="00A13F1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2C72E5" w:rsidRDefault="002C72E5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B6B">
          <w:rPr>
            <w:noProof/>
          </w:rPr>
          <w:t>21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C2B6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3C364C1B" w14:textId="77777777" w:rsidR="002C72E5" w:rsidRDefault="002C72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3488"/>
    <w:multiLevelType w:val="hybridMultilevel"/>
    <w:tmpl w:val="485AFC9E"/>
    <w:lvl w:ilvl="0" w:tplc="B3789204">
      <w:start w:val="1"/>
      <w:numFmt w:val="decimal"/>
      <w:lvlText w:val="%1.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630F6"/>
    <w:multiLevelType w:val="hybridMultilevel"/>
    <w:tmpl w:val="B6E4C46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170A1"/>
    <w:rsid w:val="0002479E"/>
    <w:rsid w:val="000424A8"/>
    <w:rsid w:val="00045650"/>
    <w:rsid w:val="00067A20"/>
    <w:rsid w:val="00075E4A"/>
    <w:rsid w:val="0008222E"/>
    <w:rsid w:val="00090552"/>
    <w:rsid w:val="00094F82"/>
    <w:rsid w:val="000B5191"/>
    <w:rsid w:val="000C2AAC"/>
    <w:rsid w:val="000C2B6B"/>
    <w:rsid w:val="000C466B"/>
    <w:rsid w:val="000F1309"/>
    <w:rsid w:val="00110F0C"/>
    <w:rsid w:val="001118D5"/>
    <w:rsid w:val="00132E1B"/>
    <w:rsid w:val="00152D46"/>
    <w:rsid w:val="00164004"/>
    <w:rsid w:val="0017533B"/>
    <w:rsid w:val="001813F5"/>
    <w:rsid w:val="0018441F"/>
    <w:rsid w:val="0019582A"/>
    <w:rsid w:val="001A337C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C72E5"/>
    <w:rsid w:val="00313D38"/>
    <w:rsid w:val="0031429A"/>
    <w:rsid w:val="003240F6"/>
    <w:rsid w:val="003416BF"/>
    <w:rsid w:val="00352D56"/>
    <w:rsid w:val="00353030"/>
    <w:rsid w:val="00357299"/>
    <w:rsid w:val="00394708"/>
    <w:rsid w:val="003C25A4"/>
    <w:rsid w:val="003C5823"/>
    <w:rsid w:val="003D1F8B"/>
    <w:rsid w:val="003F489A"/>
    <w:rsid w:val="003F4A0D"/>
    <w:rsid w:val="00422EAB"/>
    <w:rsid w:val="004438E3"/>
    <w:rsid w:val="00444BFB"/>
    <w:rsid w:val="00452B6B"/>
    <w:rsid w:val="004C0C85"/>
    <w:rsid w:val="004C3012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4B24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140D2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514F"/>
    <w:rsid w:val="00A05B9B"/>
    <w:rsid w:val="00A10CDA"/>
    <w:rsid w:val="00A13B6C"/>
    <w:rsid w:val="00A13F19"/>
    <w:rsid w:val="00A47E94"/>
    <w:rsid w:val="00AA7734"/>
    <w:rsid w:val="00AC4ACB"/>
    <w:rsid w:val="00AE6A9D"/>
    <w:rsid w:val="00AF0ACA"/>
    <w:rsid w:val="00AF4A06"/>
    <w:rsid w:val="00B14C98"/>
    <w:rsid w:val="00B23987"/>
    <w:rsid w:val="00B23DA2"/>
    <w:rsid w:val="00B509FC"/>
    <w:rsid w:val="00B73B9C"/>
    <w:rsid w:val="00B95782"/>
    <w:rsid w:val="00BB0AEC"/>
    <w:rsid w:val="00BC5DA7"/>
    <w:rsid w:val="00BF6CA4"/>
    <w:rsid w:val="00C1539D"/>
    <w:rsid w:val="00C21238"/>
    <w:rsid w:val="00C26ED0"/>
    <w:rsid w:val="00C3045F"/>
    <w:rsid w:val="00C77AEA"/>
    <w:rsid w:val="00C81558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2066"/>
    <w:rsid w:val="00E06DC1"/>
    <w:rsid w:val="00E279FB"/>
    <w:rsid w:val="00E33AD5"/>
    <w:rsid w:val="00E56012"/>
    <w:rsid w:val="00E668EE"/>
    <w:rsid w:val="00E90756"/>
    <w:rsid w:val="00E97AE3"/>
    <w:rsid w:val="00EA271C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96891-BD33-4D8D-B310-02C1C66B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25</Pages>
  <Words>3649</Words>
  <Characters>20805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2015-07-07T03:21:00Z</dcterms:created>
  <dcterms:modified xsi:type="dcterms:W3CDTF">2015-07-07T03:21:00Z</dcterms:modified>
</cp:coreProperties>
</file>